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F0233A"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169DF">
        <w:rPr>
          <w:b/>
        </w:rPr>
        <w:tab/>
      </w:r>
      <w:r w:rsidR="00035D0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016BDA">
        <w:rPr>
          <w:rFonts w:ascii="Corbel" w:hAnsi="Corbel"/>
          <w:i/>
          <w:smallCaps/>
          <w:sz w:val="24"/>
          <w:szCs w:val="24"/>
        </w:rPr>
        <w:t>20</w:t>
      </w:r>
      <w:r w:rsidR="002F1219">
        <w:rPr>
          <w:rFonts w:ascii="Corbel" w:hAnsi="Corbel"/>
          <w:i/>
          <w:smallCaps/>
          <w:sz w:val="24"/>
          <w:szCs w:val="24"/>
        </w:rPr>
        <w:t>26</w:t>
      </w:r>
      <w:r w:rsidR="00016BDA">
        <w:rPr>
          <w:rFonts w:ascii="Corbel" w:hAnsi="Corbel"/>
          <w:i/>
          <w:smallCaps/>
          <w:sz w:val="24"/>
          <w:szCs w:val="24"/>
        </w:rPr>
        <w:t>-202</w:t>
      </w:r>
      <w:r w:rsidR="002F121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035D04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0233A">
        <w:rPr>
          <w:rFonts w:ascii="Corbel" w:hAnsi="Corbel"/>
          <w:sz w:val="20"/>
          <w:szCs w:val="20"/>
        </w:rPr>
        <w:t>202</w:t>
      </w:r>
      <w:r w:rsidR="002F1219">
        <w:rPr>
          <w:rFonts w:ascii="Corbel" w:hAnsi="Corbel"/>
          <w:sz w:val="20"/>
          <w:szCs w:val="20"/>
        </w:rPr>
        <w:t>7</w:t>
      </w:r>
      <w:r w:rsidR="00F0233A">
        <w:rPr>
          <w:rFonts w:ascii="Corbel" w:hAnsi="Corbel"/>
          <w:sz w:val="20"/>
          <w:szCs w:val="20"/>
        </w:rPr>
        <w:t>/202</w:t>
      </w:r>
      <w:r w:rsidR="002F1219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16BDA" w:rsidRDefault="00374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016BDA">
              <w:rPr>
                <w:rFonts w:ascii="Corbel" w:hAnsi="Corbel"/>
                <w:b w:val="0"/>
                <w:bCs/>
                <w:sz w:val="24"/>
                <w:szCs w:val="24"/>
              </w:rPr>
              <w:t>Formy i metody pracy</w:t>
            </w:r>
            <w:r w:rsidR="00EE3FC1" w:rsidRPr="00016BD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specjalisty ds. profilaktyki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016B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023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E3AD0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C1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3F347B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035D0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C19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F347B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7B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C19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D333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85747A" w:rsidRPr="00C213B5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EF2E6C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pracy </w:t>
            </w:r>
            <w:proofErr w:type="spellStart"/>
            <w:r w:rsidR="00321B70" w:rsidRPr="00EF2E6C">
              <w:rPr>
                <w:rFonts w:ascii="Corbel" w:hAnsi="Corbel"/>
                <w:b w:val="0"/>
                <w:smallCaps w:val="0"/>
                <w:sz w:val="22"/>
              </w:rPr>
              <w:t>profilaktycznej</w:t>
            </w:r>
            <w:r w:rsidR="00830F4F" w:rsidRPr="00EF2E6C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8C3501">
              <w:rPr>
                <w:rFonts w:ascii="Corbel" w:hAnsi="Corbel"/>
              </w:rPr>
              <w:t>6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BA3339" w:rsidRPr="00C213B5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AE33C4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BA3339" w:rsidRPr="00C213B5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 w:rsidRPr="00AE33C4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 w:rsidRPr="00AE33C4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AE33C4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AE33C4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B56F17" w:rsidRPr="00C213B5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52F8E">
              <w:rPr>
                <w:rFonts w:ascii="Corbel" w:hAnsi="Corbel"/>
                <w:b w:val="0"/>
                <w:smallCaps w:val="0"/>
                <w:sz w:val="22"/>
              </w:rPr>
              <w:t>Student zdefiniuje przestrzeń etyczną oddziaływań profilaktycznych</w:t>
            </w:r>
            <w:r w:rsidR="00EC74DE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252F8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</w:t>
            </w:r>
            <w:r w:rsidR="00CD069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>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C213B5" w:rsidRPr="00B169DF" w:rsidTr="00025A75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13B5" w:rsidRPr="004E608A" w:rsidRDefault="00CD0691" w:rsidP="000746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E608A">
              <w:rPr>
                <w:rFonts w:ascii="Corbel" w:hAnsi="Corbel"/>
                <w:b w:val="0"/>
                <w:smallCaps w:val="0"/>
                <w:sz w:val="22"/>
              </w:rPr>
              <w:t xml:space="preserve">Student projektuje optymalny </w:t>
            </w:r>
            <w:r w:rsidR="004E608A" w:rsidRPr="004E608A">
              <w:rPr>
                <w:rFonts w:ascii="Corbel" w:hAnsi="Corbel"/>
                <w:b w:val="0"/>
                <w:smallCaps w:val="0"/>
                <w:sz w:val="22"/>
              </w:rPr>
              <w:t>mo</w:t>
            </w:r>
            <w:r w:rsidR="004E608A">
              <w:rPr>
                <w:rFonts w:ascii="Corbel" w:hAnsi="Corbel"/>
                <w:b w:val="0"/>
                <w:smallCaps w:val="0"/>
                <w:sz w:val="22"/>
              </w:rPr>
              <w:t>del kreowania przestrzeni</w:t>
            </w:r>
            <w:r w:rsidR="00B30A16">
              <w:rPr>
                <w:rFonts w:ascii="Corbel" w:hAnsi="Corbel"/>
                <w:b w:val="0"/>
                <w:smallCaps w:val="0"/>
                <w:sz w:val="22"/>
              </w:rPr>
              <w:t xml:space="preserve"> społeczno-prawnej oraz instytucjonalnej</w:t>
            </w:r>
            <w:r w:rsidR="00AC092D">
              <w:rPr>
                <w:rFonts w:ascii="Corbel" w:hAnsi="Corbel"/>
                <w:b w:val="0"/>
                <w:smallCaps w:val="0"/>
                <w:sz w:val="22"/>
              </w:rPr>
              <w:t xml:space="preserve"> specjalisty ds. profilaktyki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C213B5" w:rsidRPr="0009202E" w:rsidRDefault="00C213B5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K_U07</w:t>
            </w:r>
          </w:p>
        </w:tc>
      </w:tr>
      <w:tr w:rsidR="00C213B5" w:rsidRPr="00B169DF" w:rsidTr="00025A75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C213B5" w:rsidRPr="002A2AD9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Student dokona oceny już istniejących modeli oddziaływań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profilaktycznych i resocjalizacyjnych</w:t>
            </w:r>
            <w:r w:rsidR="00206B6D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dokona ich korekty 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>w kontekście przestrzeni wsparcia rodziny zagrożonej marginalizacją i wykluczeniem społecznym</w:t>
            </w:r>
            <w:r w:rsidR="00206B6D">
              <w:rPr>
                <w:rFonts w:ascii="Corbel" w:hAnsi="Corbel"/>
                <w:b w:val="0"/>
                <w:smallCaps w:val="0"/>
                <w:sz w:val="22"/>
              </w:rPr>
              <w:t xml:space="preserve"> oraz oceni własne kompetencje zawodowe. </w:t>
            </w:r>
          </w:p>
        </w:tc>
        <w:tc>
          <w:tcPr>
            <w:tcW w:w="1865" w:type="dxa"/>
          </w:tcPr>
          <w:p w:rsidR="00C213B5" w:rsidRDefault="00C213B5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</w:t>
            </w:r>
            <w:r w:rsidR="00F47208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4</w:t>
            </w:r>
          </w:p>
          <w:p w:rsidR="00206B6D" w:rsidRPr="0009202E" w:rsidRDefault="00206B6D" w:rsidP="00C21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lastRenderedPageBreak/>
              <w:t>K_K0</w:t>
            </w:r>
            <w:r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3333BF" w:rsidRDefault="00950730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Teoretyczne </w:t>
            </w:r>
            <w:r w:rsidR="00A24063" w:rsidRPr="003333BF">
              <w:rPr>
                <w:rFonts w:ascii="Corbel" w:hAnsi="Corbel"/>
                <w:b w:val="0"/>
                <w:smallCaps w:val="0"/>
                <w:sz w:val="22"/>
              </w:rPr>
              <w:t>perspektywy eliminowania przestępczości.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Teoretyczne aspekty profilaktyki społecznej.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Formy pracy profilaktycznej.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Efektywność oddziaływań profilaktycznych</w:t>
            </w:r>
            <w:r w:rsidR="00ED4CB8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ED4CB8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efektywności oddziaływań profilaktycznych.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Pr="003333BF" w:rsidRDefault="0000663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braku efektywności oddziaływań profilaktycznych</w:t>
            </w:r>
            <w:r w:rsidR="00C4390D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Pr="003333BF" w:rsidRDefault="00C4390D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Warunki pomyślnej implementacji </w:t>
            </w:r>
            <w:r w:rsidR="005A7869" w:rsidRPr="003333BF">
              <w:rPr>
                <w:rFonts w:ascii="Corbel" w:hAnsi="Corbel"/>
                <w:b w:val="0"/>
                <w:smallCaps w:val="0"/>
                <w:sz w:val="22"/>
              </w:rPr>
              <w:t>oddziaływań profilaktycznych.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Pr="003333BF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Podmiotowość człowieka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przestrzenią pracy z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jednostką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profilaktyki.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Pr="003333BF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Polityka społeczna państwa a </w:t>
            </w:r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praca specjalisty </w:t>
            </w:r>
            <w:proofErr w:type="spellStart"/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>ds.profilaktyki</w:t>
            </w:r>
            <w:proofErr w:type="spellEnd"/>
            <w:r w:rsidR="0064610E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Pr="003333BF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Poczucie i potrzeba sensu życia jako czynniki determinujące proces zmiany, </w:t>
            </w:r>
            <w:r w:rsidR="00DA3522" w:rsidRPr="003333BF">
              <w:rPr>
                <w:rFonts w:ascii="Corbel" w:hAnsi="Corbel"/>
                <w:b w:val="0"/>
                <w:smallCaps w:val="0"/>
                <w:sz w:val="22"/>
              </w:rPr>
              <w:t>korekty, rewaloryzacji</w:t>
            </w:r>
            <w:r w:rsidR="00B4063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a proces wykluczenia społecznego.</w:t>
            </w:r>
          </w:p>
        </w:tc>
      </w:tr>
      <w:tr w:rsidR="00451E61" w:rsidRPr="000A022D" w:rsidTr="00CD240C">
        <w:trPr>
          <w:trHeight w:val="389"/>
        </w:trPr>
        <w:tc>
          <w:tcPr>
            <w:tcW w:w="9526" w:type="dxa"/>
          </w:tcPr>
          <w:p w:rsidR="00451E61" w:rsidRPr="003333BF" w:rsidRDefault="00451E6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Rozpoczęcie pracy</w:t>
            </w:r>
            <w:r w:rsidR="002E0AB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profilaktycznej: motywowanie podopiecznych, </w:t>
            </w:r>
            <w:r w:rsidR="00B16D63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skuteczność oddziaływań, </w:t>
            </w:r>
            <w:r w:rsidR="00C04A8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cechy </w:t>
            </w:r>
            <w:r w:rsidR="00DC180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osobowościowe specjalisty ds. profilaktyki, </w:t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umiejętności diagnostyczne </w:t>
            </w:r>
            <w:r w:rsidR="003333BF" w:rsidRPr="003333BF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i </w:t>
            </w:r>
            <w:proofErr w:type="spellStart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psychokorekcyjne</w:t>
            </w:r>
            <w:proofErr w:type="spellEnd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41FD4" w:rsidRDefault="00070CE4" w:rsidP="00241FD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241FD4" w:rsidRDefault="00241FD4" w:rsidP="00241FD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241FD4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="00070CE4"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E4EC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6109A8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6109A8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8321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100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E100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E3C0D" w:rsidRPr="00B169DF" w:rsidTr="009E3C0D">
        <w:trPr>
          <w:trHeight w:val="50"/>
        </w:trPr>
        <w:tc>
          <w:tcPr>
            <w:tcW w:w="7513" w:type="dxa"/>
          </w:tcPr>
          <w:p w:rsidR="009E3C0D" w:rsidRPr="00016BDA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16BDA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BDA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241FD4" w:rsidRPr="00016BDA" w:rsidRDefault="00241FD4" w:rsidP="00241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6BDA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016BDA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zachowań społecznych. </w:t>
            </w:r>
            <w:r w:rsidRPr="00016BDA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7D6D67" w:rsidRPr="00016BDA" w:rsidRDefault="00241FD4" w:rsidP="00241F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16BDA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Laurman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 xml:space="preserve">-Jarząbek E., </w:t>
            </w:r>
            <w:r w:rsidRPr="00016BDA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016BDA">
              <w:rPr>
                <w:rFonts w:ascii="Corbel" w:hAnsi="Corbel"/>
                <w:sz w:val="24"/>
                <w:szCs w:val="24"/>
              </w:rPr>
              <w:t xml:space="preserve">Akademia </w:t>
            </w:r>
            <w:proofErr w:type="spellStart"/>
            <w:r w:rsidRPr="00016BDA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016BDA">
              <w:rPr>
                <w:rFonts w:ascii="Corbel" w:hAnsi="Corbel"/>
                <w:sz w:val="24"/>
                <w:szCs w:val="24"/>
              </w:rPr>
              <w:t xml:space="preserve"> w Krakowie Wydawnictwo WAM Kraków 2016.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016BD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16BDA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241FD4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Oficyna Naukowa. Warszawa 2006. </w:t>
            </w:r>
          </w:p>
          <w:p w:rsidR="009E3C0D" w:rsidRPr="00016BDA" w:rsidRDefault="00241FD4" w:rsidP="00241F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6B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Kmiecik-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Jusięga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016BD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Akademia </w:t>
            </w:r>
            <w:proofErr w:type="spellStart"/>
            <w:r w:rsidRPr="00016BDA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016BDA">
              <w:rPr>
                <w:rFonts w:ascii="Corbel" w:hAnsi="Corbel"/>
                <w:b w:val="0"/>
                <w:smallCaps w:val="0"/>
                <w:szCs w:val="24"/>
              </w:rPr>
              <w:t xml:space="preserve"> w Krakowie, Kraków 2022.</w:t>
            </w:r>
          </w:p>
        </w:tc>
      </w:tr>
    </w:tbl>
    <w:p w:rsidR="0085747A" w:rsidRPr="00B169DF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483" w:rsidRDefault="00D66483" w:rsidP="00C16ABF">
      <w:pPr>
        <w:spacing w:after="0" w:line="240" w:lineRule="auto"/>
      </w:pPr>
      <w:r>
        <w:separator/>
      </w:r>
    </w:p>
  </w:endnote>
  <w:endnote w:type="continuationSeparator" w:id="0">
    <w:p w:rsidR="00D66483" w:rsidRDefault="00D664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483" w:rsidRDefault="00D66483" w:rsidP="00C16ABF">
      <w:pPr>
        <w:spacing w:after="0" w:line="240" w:lineRule="auto"/>
      </w:pPr>
      <w:r>
        <w:separator/>
      </w:r>
    </w:p>
  </w:footnote>
  <w:footnote w:type="continuationSeparator" w:id="0">
    <w:p w:rsidR="00D66483" w:rsidRDefault="00D6648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6636"/>
    <w:rsid w:val="000077B4"/>
    <w:rsid w:val="00014502"/>
    <w:rsid w:val="00015B8F"/>
    <w:rsid w:val="00016BDA"/>
    <w:rsid w:val="00022ECE"/>
    <w:rsid w:val="00024B27"/>
    <w:rsid w:val="00025A75"/>
    <w:rsid w:val="00034FE8"/>
    <w:rsid w:val="00035766"/>
    <w:rsid w:val="00035D04"/>
    <w:rsid w:val="00042A51"/>
    <w:rsid w:val="00042D2E"/>
    <w:rsid w:val="000448D4"/>
    <w:rsid w:val="00044C82"/>
    <w:rsid w:val="00044F0D"/>
    <w:rsid w:val="00055962"/>
    <w:rsid w:val="00070CE4"/>
    <w:rsid w:val="00070ED6"/>
    <w:rsid w:val="000742DC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599C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0F75D0"/>
    <w:rsid w:val="001045A1"/>
    <w:rsid w:val="001050CC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D3E8F"/>
    <w:rsid w:val="001D657B"/>
    <w:rsid w:val="001D7B54"/>
    <w:rsid w:val="001E0209"/>
    <w:rsid w:val="001E1087"/>
    <w:rsid w:val="001F2CA2"/>
    <w:rsid w:val="001F646F"/>
    <w:rsid w:val="00204C0B"/>
    <w:rsid w:val="00206B6D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1FD4"/>
    <w:rsid w:val="00244ABC"/>
    <w:rsid w:val="00251576"/>
    <w:rsid w:val="00251A41"/>
    <w:rsid w:val="00252F8E"/>
    <w:rsid w:val="00276109"/>
    <w:rsid w:val="00280E31"/>
    <w:rsid w:val="00281FF2"/>
    <w:rsid w:val="00282203"/>
    <w:rsid w:val="002857DE"/>
    <w:rsid w:val="00291567"/>
    <w:rsid w:val="00297389"/>
    <w:rsid w:val="002A22BF"/>
    <w:rsid w:val="002A2389"/>
    <w:rsid w:val="002A2AD9"/>
    <w:rsid w:val="002A3347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56A2"/>
    <w:rsid w:val="002D67CD"/>
    <w:rsid w:val="002D73D4"/>
    <w:rsid w:val="002E0AB0"/>
    <w:rsid w:val="002F02A3"/>
    <w:rsid w:val="002F1219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26CF4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4105"/>
    <w:rsid w:val="003820D1"/>
    <w:rsid w:val="0038399B"/>
    <w:rsid w:val="003A0A5B"/>
    <w:rsid w:val="003A1176"/>
    <w:rsid w:val="003B28A8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1E61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31C0"/>
    <w:rsid w:val="004D5282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213A"/>
    <w:rsid w:val="00563531"/>
    <w:rsid w:val="00563F07"/>
    <w:rsid w:val="00565FB7"/>
    <w:rsid w:val="0056696D"/>
    <w:rsid w:val="00573475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1029B"/>
    <w:rsid w:val="006109A8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6AF3"/>
    <w:rsid w:val="006B1A1F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072D"/>
    <w:rsid w:val="0071620A"/>
    <w:rsid w:val="00724677"/>
    <w:rsid w:val="00725459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B4097"/>
    <w:rsid w:val="007C3299"/>
    <w:rsid w:val="007C3BCC"/>
    <w:rsid w:val="007C4546"/>
    <w:rsid w:val="007C4750"/>
    <w:rsid w:val="007C725F"/>
    <w:rsid w:val="007D6D67"/>
    <w:rsid w:val="007D6E56"/>
    <w:rsid w:val="007F0026"/>
    <w:rsid w:val="007F07C0"/>
    <w:rsid w:val="007F4155"/>
    <w:rsid w:val="0081554D"/>
    <w:rsid w:val="0081707E"/>
    <w:rsid w:val="00820030"/>
    <w:rsid w:val="00830F4F"/>
    <w:rsid w:val="008449B3"/>
    <w:rsid w:val="008464A3"/>
    <w:rsid w:val="0084796C"/>
    <w:rsid w:val="008552A2"/>
    <w:rsid w:val="0085747A"/>
    <w:rsid w:val="00860FFD"/>
    <w:rsid w:val="00861AB3"/>
    <w:rsid w:val="0086324A"/>
    <w:rsid w:val="008834F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E1001"/>
    <w:rsid w:val="008E3682"/>
    <w:rsid w:val="008E4EC1"/>
    <w:rsid w:val="008E52B4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74935"/>
    <w:rsid w:val="00987012"/>
    <w:rsid w:val="00990972"/>
    <w:rsid w:val="00992B0A"/>
    <w:rsid w:val="00997F14"/>
    <w:rsid w:val="009A78D9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3290"/>
    <w:rsid w:val="00A6716B"/>
    <w:rsid w:val="00A7486A"/>
    <w:rsid w:val="00A837C7"/>
    <w:rsid w:val="00A84C85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E1160"/>
    <w:rsid w:val="00AE203C"/>
    <w:rsid w:val="00AE2E74"/>
    <w:rsid w:val="00AE33C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5A04"/>
    <w:rsid w:val="00BD6231"/>
    <w:rsid w:val="00BD66E9"/>
    <w:rsid w:val="00BD6FF4"/>
    <w:rsid w:val="00BE0362"/>
    <w:rsid w:val="00BF2C41"/>
    <w:rsid w:val="00BF4872"/>
    <w:rsid w:val="00BF61F3"/>
    <w:rsid w:val="00C04A80"/>
    <w:rsid w:val="00C05197"/>
    <w:rsid w:val="00C0551D"/>
    <w:rsid w:val="00C058B4"/>
    <w:rsid w:val="00C05F44"/>
    <w:rsid w:val="00C131B5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BC3"/>
    <w:rsid w:val="00C36992"/>
    <w:rsid w:val="00C4390D"/>
    <w:rsid w:val="00C56036"/>
    <w:rsid w:val="00C61DC5"/>
    <w:rsid w:val="00C65BE6"/>
    <w:rsid w:val="00C67E92"/>
    <w:rsid w:val="00C70A26"/>
    <w:rsid w:val="00C73584"/>
    <w:rsid w:val="00C73A40"/>
    <w:rsid w:val="00C76553"/>
    <w:rsid w:val="00C766DF"/>
    <w:rsid w:val="00C771F5"/>
    <w:rsid w:val="00C8321D"/>
    <w:rsid w:val="00C94B98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346"/>
    <w:rsid w:val="00D3397B"/>
    <w:rsid w:val="00D34BF3"/>
    <w:rsid w:val="00D352C9"/>
    <w:rsid w:val="00D35425"/>
    <w:rsid w:val="00D425B2"/>
    <w:rsid w:val="00D428D6"/>
    <w:rsid w:val="00D46596"/>
    <w:rsid w:val="00D552B2"/>
    <w:rsid w:val="00D608D1"/>
    <w:rsid w:val="00D66483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3F78"/>
    <w:rsid w:val="00DC5C67"/>
    <w:rsid w:val="00DC5CEA"/>
    <w:rsid w:val="00DC78FE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1E44"/>
    <w:rsid w:val="00E63348"/>
    <w:rsid w:val="00E7195E"/>
    <w:rsid w:val="00E742AA"/>
    <w:rsid w:val="00E77E88"/>
    <w:rsid w:val="00E80A4E"/>
    <w:rsid w:val="00E8107D"/>
    <w:rsid w:val="00E820CA"/>
    <w:rsid w:val="00E86DEB"/>
    <w:rsid w:val="00E960BB"/>
    <w:rsid w:val="00EA2074"/>
    <w:rsid w:val="00EA4832"/>
    <w:rsid w:val="00EA4E9D"/>
    <w:rsid w:val="00EB25E5"/>
    <w:rsid w:val="00EB7701"/>
    <w:rsid w:val="00EC3BA5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2E6C"/>
    <w:rsid w:val="00EF6CFE"/>
    <w:rsid w:val="00F0233A"/>
    <w:rsid w:val="00F024AE"/>
    <w:rsid w:val="00F070AB"/>
    <w:rsid w:val="00F11ED7"/>
    <w:rsid w:val="00F15DA4"/>
    <w:rsid w:val="00F17567"/>
    <w:rsid w:val="00F26CE3"/>
    <w:rsid w:val="00F27A7B"/>
    <w:rsid w:val="00F31F5D"/>
    <w:rsid w:val="00F3277F"/>
    <w:rsid w:val="00F367BB"/>
    <w:rsid w:val="00F47208"/>
    <w:rsid w:val="00F526AF"/>
    <w:rsid w:val="00F55323"/>
    <w:rsid w:val="00F56A3E"/>
    <w:rsid w:val="00F617C3"/>
    <w:rsid w:val="00F61A26"/>
    <w:rsid w:val="00F666F8"/>
    <w:rsid w:val="00F7066B"/>
    <w:rsid w:val="00F71DBC"/>
    <w:rsid w:val="00F738E8"/>
    <w:rsid w:val="00F83597"/>
    <w:rsid w:val="00F83B28"/>
    <w:rsid w:val="00F91BD7"/>
    <w:rsid w:val="00F974DA"/>
    <w:rsid w:val="00FA46E5"/>
    <w:rsid w:val="00FA5BBB"/>
    <w:rsid w:val="00FB08A7"/>
    <w:rsid w:val="00FB1340"/>
    <w:rsid w:val="00FB7DBA"/>
    <w:rsid w:val="00FC1978"/>
    <w:rsid w:val="00FC1C25"/>
    <w:rsid w:val="00FC3F45"/>
    <w:rsid w:val="00FD503F"/>
    <w:rsid w:val="00FD552F"/>
    <w:rsid w:val="00FD5BE0"/>
    <w:rsid w:val="00FD7589"/>
    <w:rsid w:val="00FE0BAF"/>
    <w:rsid w:val="00FE3AD0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E6B46"/>
  <w15:docId w15:val="{BD332167-8B7B-4AE7-B567-7CE88EE0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3F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3F7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3F7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3F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3F7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6014A-0049-42E8-AE37-6737A749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357</TotalTime>
  <Pages>5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299</cp:revision>
  <cp:lastPrinted>2019-02-06T12:12:00Z</cp:lastPrinted>
  <dcterms:created xsi:type="dcterms:W3CDTF">2023-06-10T14:37:00Z</dcterms:created>
  <dcterms:modified xsi:type="dcterms:W3CDTF">2026-04-30T09:26:00Z</dcterms:modified>
</cp:coreProperties>
</file>